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0E6E389B" w:rsidR="000E4BE7" w:rsidRPr="00841D20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F0829" w:rsidRPr="00DF0829">
        <w:rPr>
          <w:rFonts w:ascii="Times New Roman" w:hAnsi="Times New Roman" w:cs="Times New Roman"/>
          <w:sz w:val="24"/>
          <w:szCs w:val="24"/>
        </w:rPr>
        <w:t>Brad Reynolds</w:t>
      </w:r>
      <w:r w:rsidRPr="00DF08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73EEA" w:rsidRPr="00DF0829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081731AE" w:rsidR="000E4BE7" w:rsidRPr="00841D20" w:rsidRDefault="00073EEA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1D20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841D20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841D20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635E2BA2" w:rsidR="000E4BE7" w:rsidRPr="00841D20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841D20">
        <w:rPr>
          <w:rFonts w:ascii="Times New Roman" w:hAnsi="Times New Roman" w:cs="Times New Roman"/>
          <w:b/>
          <w:sz w:val="24"/>
          <w:szCs w:val="24"/>
        </w:rPr>
        <w:t>FROM:</w:t>
      </w:r>
      <w:r w:rsidRPr="00841D20">
        <w:rPr>
          <w:rFonts w:ascii="Times New Roman" w:hAnsi="Times New Roman" w:cs="Times New Roman"/>
          <w:b/>
          <w:sz w:val="24"/>
          <w:szCs w:val="24"/>
        </w:rPr>
        <w:tab/>
      </w:r>
      <w:r w:rsidR="00073EEA" w:rsidRPr="00841D20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841D20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841D20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841D20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1E59E9B4" w14:textId="799A0D6D" w:rsidR="00073EEA" w:rsidRPr="00841D20" w:rsidRDefault="00073EEA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D20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5544A2E3" w14:textId="2EBCDC3D" w:rsidR="000E4BE7" w:rsidRPr="00841D20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D20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841D20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27B1E3A3" w:rsidR="000E4BE7" w:rsidRPr="00841D20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1D20">
        <w:rPr>
          <w:rFonts w:ascii="Times New Roman" w:hAnsi="Times New Roman" w:cs="Times New Roman"/>
          <w:b/>
          <w:sz w:val="24"/>
          <w:szCs w:val="24"/>
        </w:rPr>
        <w:t>DATE:</w:t>
      </w:r>
      <w:r w:rsidRPr="00841D20">
        <w:rPr>
          <w:rFonts w:ascii="Times New Roman" w:hAnsi="Times New Roman" w:cs="Times New Roman"/>
          <w:b/>
          <w:sz w:val="24"/>
          <w:szCs w:val="24"/>
        </w:rPr>
        <w:tab/>
      </w:r>
      <w:r w:rsidRPr="00841D20">
        <w:rPr>
          <w:rFonts w:ascii="Times New Roman" w:hAnsi="Times New Roman" w:cs="Times New Roman"/>
          <w:b/>
          <w:sz w:val="24"/>
          <w:szCs w:val="24"/>
        </w:rPr>
        <w:tab/>
      </w:r>
      <w:r w:rsidR="00DF0829" w:rsidRPr="00841D20">
        <w:rPr>
          <w:rFonts w:ascii="Times New Roman" w:hAnsi="Times New Roman" w:cs="Times New Roman"/>
          <w:bCs/>
          <w:sz w:val="24"/>
          <w:szCs w:val="24"/>
        </w:rPr>
        <w:t>January</w:t>
      </w:r>
      <w:r w:rsidRPr="00841D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0829" w:rsidRPr="00841D20">
        <w:rPr>
          <w:rFonts w:ascii="Times New Roman" w:hAnsi="Times New Roman" w:cs="Times New Roman"/>
          <w:bCs/>
          <w:sz w:val="24"/>
          <w:szCs w:val="24"/>
        </w:rPr>
        <w:t>18</w:t>
      </w:r>
      <w:r w:rsidRPr="00841D2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F0829" w:rsidRPr="00841D20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841D20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2C5D3594" w:rsidR="000E4BE7" w:rsidRPr="00841D20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1D20">
        <w:rPr>
          <w:rFonts w:ascii="Times New Roman" w:hAnsi="Times New Roman" w:cs="Times New Roman"/>
          <w:b/>
          <w:sz w:val="24"/>
          <w:szCs w:val="24"/>
        </w:rPr>
        <w:t>RE:</w:t>
      </w:r>
      <w:r w:rsidRPr="00841D20">
        <w:rPr>
          <w:rFonts w:ascii="Times New Roman" w:hAnsi="Times New Roman" w:cs="Times New Roman"/>
          <w:b/>
          <w:sz w:val="24"/>
          <w:szCs w:val="24"/>
        </w:rPr>
        <w:tab/>
      </w:r>
      <w:r w:rsidRPr="00841D20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DF0829" w:rsidRPr="00841D20">
        <w:rPr>
          <w:rFonts w:ascii="Times New Roman" w:eastAsia="Times New Roman" w:hAnsi="Times New Roman" w:cs="Times New Roman"/>
          <w:bCs/>
          <w:sz w:val="24"/>
          <w:szCs w:val="24"/>
        </w:rPr>
        <w:t>52975</w:t>
      </w:r>
      <w:r w:rsidRPr="00841D20">
        <w:rPr>
          <w:bCs/>
          <w:sz w:val="24"/>
          <w:szCs w:val="24"/>
        </w:rPr>
        <w:t xml:space="preserve"> - </w:t>
      </w:r>
      <w:r w:rsidR="00841D20" w:rsidRPr="00841D20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Quadvest, LP to Amend its Certificate of Convenience and Necessity in Harris and Montgomery Counties</w:t>
      </w:r>
    </w:p>
    <w:p w14:paraId="6F27575A" w14:textId="77777777" w:rsidR="0049128B" w:rsidRPr="00841D20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Pr="00841D20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0586B9A7" w:rsidR="00F36E8F" w:rsidRPr="00841D20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841D20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December</w:t>
      </w:r>
      <w:r w:rsidR="00BB5D74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15</w:t>
      </w:r>
      <w:r w:rsidRPr="00841D20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841D20">
        <w:rPr>
          <w:rFonts w:ascii="Times New Roman" w:eastAsia="Calibri" w:hAnsi="Times New Roman" w:cs="Times New Roman"/>
          <w:sz w:val="24"/>
          <w:szCs w:val="24"/>
        </w:rPr>
        <w:t>,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Quadvest, LP</w:t>
      </w:r>
      <w:r w:rsidR="00BF1DFF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1D20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841D20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its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and</w:t>
      </w:r>
      <w:r w:rsidR="00BB5D74" w:rsidRPr="00841D20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841D20">
        <w:rPr>
          <w:rFonts w:ascii="Times New Roman" w:eastAsia="Calibri" w:hAnsi="Times New Roman" w:cs="Times New Roman"/>
          <w:sz w:val="24"/>
          <w:szCs w:val="24"/>
        </w:rPr>
        <w:t>c</w:t>
      </w:r>
      <w:r w:rsidRPr="00841D20">
        <w:rPr>
          <w:rFonts w:ascii="Times New Roman" w:eastAsia="Calibri" w:hAnsi="Times New Roman" w:cs="Times New Roman"/>
          <w:sz w:val="24"/>
          <w:szCs w:val="24"/>
        </w:rPr>
        <w:t>ertificate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s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r w:rsidR="00737C79" w:rsidRPr="00841D20">
        <w:rPr>
          <w:rFonts w:ascii="Times New Roman" w:eastAsia="Calibri" w:hAnsi="Times New Roman" w:cs="Times New Roman"/>
          <w:sz w:val="24"/>
          <w:szCs w:val="24"/>
        </w:rPr>
        <w:t>c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841D20">
        <w:rPr>
          <w:rFonts w:ascii="Times New Roman" w:eastAsia="Calibri" w:hAnsi="Times New Roman" w:cs="Times New Roman"/>
          <w:sz w:val="24"/>
          <w:szCs w:val="24"/>
        </w:rPr>
        <w:t>n</w:t>
      </w:r>
      <w:r w:rsidRPr="00841D20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1D20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Harris and Montgomery</w:t>
      </w:r>
      <w:r w:rsidR="003F0B8A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841D20">
        <w:rPr>
          <w:rFonts w:ascii="Times New Roman" w:eastAsia="Calibri" w:hAnsi="Times New Roman" w:cs="Times New Roman"/>
          <w:sz w:val="24"/>
          <w:szCs w:val="24"/>
        </w:rPr>
        <w:t>C</w:t>
      </w:r>
      <w:r w:rsidRPr="00841D20">
        <w:rPr>
          <w:rFonts w:ascii="Times New Roman" w:eastAsia="Calibri" w:hAnsi="Times New Roman" w:cs="Times New Roman"/>
          <w:sz w:val="24"/>
          <w:szCs w:val="24"/>
        </w:rPr>
        <w:t>ount</w:t>
      </w:r>
      <w:r w:rsidR="00841D20" w:rsidRPr="00841D20">
        <w:rPr>
          <w:rFonts w:ascii="Times New Roman" w:eastAsia="Calibri" w:hAnsi="Times New Roman" w:cs="Times New Roman"/>
          <w:sz w:val="24"/>
          <w:szCs w:val="24"/>
        </w:rPr>
        <w:t>ies</w:t>
      </w:r>
      <w:r w:rsidR="00CF6A2B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841D20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841D20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841D20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841D20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841D20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37B1F07B" w:rsidR="003F0B8A" w:rsidRPr="00841D20" w:rsidRDefault="000B5059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1D20"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841D20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 w:rsidRPr="00841D20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 w:rsidRPr="00841D20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841D20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841D20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1D20"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841D20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841D20">
        <w:rPr>
          <w:rFonts w:ascii="Times New Roman" w:eastAsia="Calibri" w:hAnsi="Times New Roman" w:cs="Times New Roman"/>
          <w:sz w:val="24"/>
          <w:szCs w:val="24"/>
        </w:rPr>
        <w:t>.</w:t>
      </w:r>
      <w:r w:rsidR="00737C79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841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841D20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 w:rsidRPr="00841D20"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841D20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841D20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841D20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841D20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B9424F" w14:textId="77777777" w:rsidR="0049128B" w:rsidRPr="00841D20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49128B" w:rsidRPr="00841D20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67001" w14:textId="77777777" w:rsidR="004111F0" w:rsidRDefault="004111F0" w:rsidP="00FC14B8">
      <w:r>
        <w:separator/>
      </w:r>
    </w:p>
  </w:endnote>
  <w:endnote w:type="continuationSeparator" w:id="0">
    <w:p w14:paraId="46D03EBE" w14:textId="77777777" w:rsidR="004111F0" w:rsidRDefault="004111F0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879CF" w14:textId="77777777" w:rsidR="004111F0" w:rsidRDefault="004111F0" w:rsidP="00FC14B8">
      <w:r>
        <w:separator/>
      </w:r>
    </w:p>
  </w:footnote>
  <w:footnote w:type="continuationSeparator" w:id="0">
    <w:p w14:paraId="6C9D96A7" w14:textId="77777777" w:rsidR="004111F0" w:rsidRDefault="004111F0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73EEA"/>
    <w:rsid w:val="00083812"/>
    <w:rsid w:val="00087372"/>
    <w:rsid w:val="0009025E"/>
    <w:rsid w:val="000934CA"/>
    <w:rsid w:val="0009760A"/>
    <w:rsid w:val="000A4AD2"/>
    <w:rsid w:val="000A7F1F"/>
    <w:rsid w:val="000B5059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0DBF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11F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1D20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72604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0829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Brad Reynolds</cp:lastModifiedBy>
  <cp:revision>2</cp:revision>
  <cp:lastPrinted>2020-02-27T19:14:00Z</cp:lastPrinted>
  <dcterms:created xsi:type="dcterms:W3CDTF">2022-01-18T18:20:00Z</dcterms:created>
  <dcterms:modified xsi:type="dcterms:W3CDTF">2022-01-18T18:20:00Z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